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D2" w:rsidRDefault="008531D2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8531D2" w:rsidRPr="00237778" w:rsidRDefault="008531D2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8531D2" w:rsidRPr="00237778" w:rsidRDefault="008531D2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8531D2" w:rsidRPr="004B444B" w:rsidRDefault="008531D2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8531D2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8531D2" w:rsidRPr="004B444B" w:rsidRDefault="008531D2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8531D2" w:rsidRDefault="008531D2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8531D2" w:rsidRPr="00E61551" w:rsidRDefault="008531D2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8531D2" w:rsidRPr="00E3474A" w:rsidRDefault="008531D2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E3474A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E3474A">
        <w:rPr>
          <w:b/>
          <w:bCs/>
          <w:color w:val="auto"/>
          <w:lang w:eastAsia="pl-PL"/>
        </w:rPr>
        <w:t>„</w:t>
      </w:r>
      <w:bookmarkEnd w:id="0"/>
      <w:r w:rsidRPr="00E3474A">
        <w:rPr>
          <w:b/>
          <w:color w:val="auto"/>
          <w:sz w:val="32"/>
          <w:szCs w:val="32"/>
        </w:rPr>
        <w:t>Budowa instalacji automatycznego nawadniania terenów zielonych</w:t>
      </w:r>
      <w:r w:rsidRPr="00E3474A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E3474A">
        <w:rPr>
          <w:i/>
          <w:color w:val="auto"/>
          <w:sz w:val="28"/>
          <w:szCs w:val="28"/>
          <w:lang w:eastAsia="pl-PL"/>
        </w:rPr>
        <w:t>,</w:t>
      </w:r>
      <w:r w:rsidRPr="00E3474A">
        <w:rPr>
          <w:i/>
          <w:color w:val="auto"/>
          <w:lang w:eastAsia="pl-PL"/>
        </w:rPr>
        <w:t xml:space="preserve"> </w:t>
      </w:r>
    </w:p>
    <w:p w:rsidR="008531D2" w:rsidRPr="00275863" w:rsidRDefault="008531D2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8531D2" w:rsidRPr="00237778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8531D2" w:rsidRPr="00237778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531D2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8531D2" w:rsidRPr="00237778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8531D2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8531D2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8531D2" w:rsidRPr="00237778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531D2" w:rsidRPr="00237778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531D2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8531D2" w:rsidRPr="00237778" w:rsidRDefault="008531D2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8531D2" w:rsidRPr="008D42BC" w:rsidRDefault="008531D2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531D2" w:rsidRPr="008D42BC" w:rsidRDefault="008531D2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8531D2" w:rsidRPr="002E4FFE" w:rsidRDefault="008531D2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8531D2" w:rsidRPr="00237778" w:rsidRDefault="008531D2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8531D2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1D2" w:rsidRDefault="008531D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8531D2" w:rsidRDefault="008531D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D2" w:rsidRDefault="008531D2" w:rsidP="00E3474A">
    <w:pPr>
      <w:suppressAutoHyphens w:val="0"/>
      <w:jc w:val="center"/>
      <w:rPr>
        <w:i/>
        <w:sz w:val="22"/>
        <w:szCs w:val="22"/>
        <w:lang w:eastAsia="pl-PL"/>
      </w:rPr>
    </w:pPr>
    <w:r>
      <w:rPr>
        <w:i/>
        <w:sz w:val="22"/>
        <w:szCs w:val="22"/>
        <w:lang w:eastAsia="pl-PL"/>
      </w:rPr>
      <w:t xml:space="preserve">Zadanie współfinansowane przez Samorząd Województwa Wielopolskiego w ramach programu </w:t>
    </w:r>
    <w:r>
      <w:rPr>
        <w:i/>
        <w:sz w:val="22"/>
        <w:szCs w:val="22"/>
        <w:lang w:eastAsia="pl-PL"/>
      </w:rPr>
      <w:br/>
      <w:t>pn. „Deszczówka”</w:t>
    </w:r>
  </w:p>
  <w:p w:rsidR="008531D2" w:rsidRDefault="008531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1D2" w:rsidRDefault="008531D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8531D2" w:rsidRDefault="008531D2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1D2" w:rsidRPr="00237778" w:rsidRDefault="008531D2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FS.271.15.2022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412AE"/>
    <w:rsid w:val="00051374"/>
    <w:rsid w:val="000717A6"/>
    <w:rsid w:val="000814B1"/>
    <w:rsid w:val="000837AD"/>
    <w:rsid w:val="000B4B39"/>
    <w:rsid w:val="000C5B3F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E4FFE"/>
    <w:rsid w:val="003235FF"/>
    <w:rsid w:val="003804A4"/>
    <w:rsid w:val="003B7CB8"/>
    <w:rsid w:val="003C758F"/>
    <w:rsid w:val="003E49F3"/>
    <w:rsid w:val="003F71B6"/>
    <w:rsid w:val="003F76F3"/>
    <w:rsid w:val="004068F5"/>
    <w:rsid w:val="00424EDE"/>
    <w:rsid w:val="00441799"/>
    <w:rsid w:val="00450389"/>
    <w:rsid w:val="00450D3A"/>
    <w:rsid w:val="004634D9"/>
    <w:rsid w:val="00466707"/>
    <w:rsid w:val="004907FB"/>
    <w:rsid w:val="004925E9"/>
    <w:rsid w:val="004B444B"/>
    <w:rsid w:val="004D643A"/>
    <w:rsid w:val="004E32E9"/>
    <w:rsid w:val="00512100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81A87"/>
    <w:rsid w:val="00696AF6"/>
    <w:rsid w:val="006A0AA4"/>
    <w:rsid w:val="006B5CAA"/>
    <w:rsid w:val="006C6443"/>
    <w:rsid w:val="00717A9D"/>
    <w:rsid w:val="00730FBB"/>
    <w:rsid w:val="00733565"/>
    <w:rsid w:val="00752018"/>
    <w:rsid w:val="00763E00"/>
    <w:rsid w:val="00785FBE"/>
    <w:rsid w:val="007A6AEB"/>
    <w:rsid w:val="007A7A5A"/>
    <w:rsid w:val="007C184A"/>
    <w:rsid w:val="007D0020"/>
    <w:rsid w:val="007F057E"/>
    <w:rsid w:val="00817F8E"/>
    <w:rsid w:val="00820C2C"/>
    <w:rsid w:val="008304DC"/>
    <w:rsid w:val="008531D2"/>
    <w:rsid w:val="008554A8"/>
    <w:rsid w:val="0086602B"/>
    <w:rsid w:val="008B6645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348C6"/>
    <w:rsid w:val="00B36A81"/>
    <w:rsid w:val="00B672DE"/>
    <w:rsid w:val="00BA5965"/>
    <w:rsid w:val="00BA791E"/>
    <w:rsid w:val="00BE67AD"/>
    <w:rsid w:val="00C32C36"/>
    <w:rsid w:val="00C555CE"/>
    <w:rsid w:val="00C55DF0"/>
    <w:rsid w:val="00C72A5B"/>
    <w:rsid w:val="00C74CE4"/>
    <w:rsid w:val="00C96EA7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E6BBB"/>
    <w:rsid w:val="00DF3459"/>
    <w:rsid w:val="00E17A60"/>
    <w:rsid w:val="00E3474A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14CB5"/>
    <w:rsid w:val="00F23142"/>
    <w:rsid w:val="00F265D0"/>
    <w:rsid w:val="00F37EC7"/>
    <w:rsid w:val="00F6168B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8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155</Words>
  <Characters>933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27</cp:revision>
  <dcterms:created xsi:type="dcterms:W3CDTF">2021-04-20T12:41:00Z</dcterms:created>
  <dcterms:modified xsi:type="dcterms:W3CDTF">2022-09-28T07:49:00Z</dcterms:modified>
</cp:coreProperties>
</file>